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A6B" w:rsidRPr="00080FC8" w:rsidRDefault="00080FC8" w:rsidP="00DF71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noProof/>
        </w:rPr>
      </w:pPr>
      <w:r w:rsidRPr="00080FC8">
        <w:rPr>
          <w:b/>
          <w:noProof/>
        </w:rPr>
        <w:t>Programa Nacional de Avaliação Externa da Qualidade</w:t>
      </w:r>
    </w:p>
    <w:p w:rsidR="00080FC8" w:rsidRDefault="00080FC8" w:rsidP="00DF71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</w:p>
    <w:p w:rsidR="00080FC8" w:rsidRPr="009164D3" w:rsidRDefault="0044785C" w:rsidP="00DF71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u w:val="single"/>
        </w:rPr>
      </w:pPr>
      <w:r>
        <w:rPr>
          <w:noProof/>
          <w:u w:val="single"/>
        </w:rPr>
        <w:t>DADOS PARA FA</w:t>
      </w:r>
      <w:r w:rsidR="00080FC8" w:rsidRPr="009164D3">
        <w:rPr>
          <w:noProof/>
          <w:u w:val="single"/>
        </w:rPr>
        <w:t xml:space="preserve">TURAÇÃO </w:t>
      </w:r>
      <w:r w:rsidR="00970228">
        <w:rPr>
          <w:noProof/>
          <w:u w:val="single"/>
        </w:rPr>
        <w:t xml:space="preserve">INSA, IP. </w:t>
      </w:r>
      <w:r w:rsidR="00080FC8" w:rsidRPr="009164D3">
        <w:rPr>
          <w:noProof/>
          <w:u w:val="single"/>
        </w:rPr>
        <w:t>/</w:t>
      </w:r>
      <w:r>
        <w:rPr>
          <w:noProof/>
          <w:u w:val="single"/>
        </w:rPr>
        <w:t xml:space="preserve"> </w:t>
      </w:r>
      <w:r w:rsidR="00080FC8" w:rsidRPr="009164D3">
        <w:rPr>
          <w:noProof/>
          <w:u w:val="single"/>
        </w:rPr>
        <w:t>LABQUALITY</w:t>
      </w:r>
      <w:r w:rsidR="00970228">
        <w:rPr>
          <w:noProof/>
          <w:u w:val="single"/>
        </w:rPr>
        <w:t xml:space="preserve"> OY</w:t>
      </w:r>
    </w:p>
    <w:p w:rsidR="009164D3" w:rsidRDefault="00DD16D5" w:rsidP="004C56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noProof/>
        </w:rPr>
        <w:t>201</w:t>
      </w:r>
      <w:r w:rsidR="00122ED3">
        <w:rPr>
          <w:noProof/>
        </w:rPr>
        <w:t>7</w:t>
      </w:r>
    </w:p>
    <w:p w:rsidR="00080FC8" w:rsidRDefault="00080FC8">
      <w:pPr>
        <w:rPr>
          <w:noProof/>
        </w:rPr>
      </w:pPr>
    </w:p>
    <w:p w:rsidR="00F31A6B" w:rsidRPr="00293420" w:rsidRDefault="00080FC8" w:rsidP="00505C3F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0"/>
        <w:rPr>
          <w:noProof/>
          <w:szCs w:val="20"/>
        </w:rPr>
      </w:pPr>
      <w:permStart w:id="0" w:edGrp="everyone"/>
      <w:r w:rsidRPr="00293420">
        <w:rPr>
          <w:noProof/>
          <w:szCs w:val="20"/>
        </w:rPr>
        <w:t>1. Nome completo do Laboratório/Entidade..............................................................</w:t>
      </w:r>
      <w:r w:rsidR="00293420">
        <w:rPr>
          <w:noProof/>
          <w:szCs w:val="20"/>
        </w:rPr>
        <w:t>...............................</w:t>
      </w:r>
    </w:p>
    <w:p w:rsidR="00080FC8" w:rsidRPr="00293420" w:rsidRDefault="0044785C" w:rsidP="00505C3F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0"/>
        <w:rPr>
          <w:noProof/>
          <w:szCs w:val="20"/>
        </w:rPr>
      </w:pPr>
      <w:r>
        <w:rPr>
          <w:noProof/>
          <w:szCs w:val="20"/>
        </w:rPr>
        <w:t>2. Número de Registo (se aplicá</w:t>
      </w:r>
      <w:r w:rsidR="00080FC8" w:rsidRPr="00293420">
        <w:rPr>
          <w:noProof/>
          <w:szCs w:val="20"/>
        </w:rPr>
        <w:t>vel)............................................................................................</w:t>
      </w:r>
      <w:r w:rsidR="00293420">
        <w:rPr>
          <w:noProof/>
          <w:szCs w:val="20"/>
        </w:rPr>
        <w:t>............</w:t>
      </w:r>
    </w:p>
    <w:p w:rsidR="00970228" w:rsidRDefault="00970228" w:rsidP="00505C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cs="Arial"/>
          <w:szCs w:val="20"/>
          <w:lang w:val="pt-PT"/>
        </w:rPr>
      </w:pPr>
      <w:r>
        <w:rPr>
          <w:rFonts w:cs="Arial"/>
          <w:szCs w:val="20"/>
          <w:lang w:val="pt-PT"/>
        </w:rPr>
        <w:t>3</w:t>
      </w:r>
      <w:r w:rsidR="00293420" w:rsidRPr="00293420">
        <w:rPr>
          <w:rFonts w:cs="Arial"/>
          <w:szCs w:val="20"/>
          <w:lang w:val="pt-PT"/>
        </w:rPr>
        <w:t>. Morada comercial, incluindo código postal</w:t>
      </w:r>
      <w:r>
        <w:rPr>
          <w:rFonts w:cs="Arial"/>
          <w:szCs w:val="20"/>
          <w:lang w:val="pt-PT"/>
        </w:rPr>
        <w:t xml:space="preserve"> e país…………………………………………………………</w:t>
      </w:r>
      <w:proofErr w:type="gramStart"/>
      <w:r>
        <w:rPr>
          <w:rFonts w:cs="Arial"/>
          <w:szCs w:val="20"/>
          <w:lang w:val="pt-PT"/>
        </w:rPr>
        <w:t>..</w:t>
      </w:r>
      <w:proofErr w:type="gramEnd"/>
    </w:p>
    <w:p w:rsidR="00970228" w:rsidRDefault="00970228" w:rsidP="00505C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cs="Arial"/>
          <w:szCs w:val="20"/>
          <w:lang w:val="pt-PT"/>
        </w:rPr>
      </w:pPr>
      <w:r>
        <w:rPr>
          <w:rFonts w:cs="Arial"/>
          <w:szCs w:val="20"/>
          <w:lang w:val="pt-PT"/>
        </w:rPr>
        <w:t>………………………………………………………………………………………………………………………</w:t>
      </w:r>
    </w:p>
    <w:p w:rsidR="00293420" w:rsidRPr="00293420" w:rsidRDefault="00970228" w:rsidP="00505C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cs="Arial"/>
          <w:szCs w:val="20"/>
          <w:lang w:val="pt-PT"/>
        </w:rPr>
      </w:pPr>
      <w:r>
        <w:rPr>
          <w:rFonts w:cs="Arial"/>
          <w:szCs w:val="20"/>
          <w:lang w:val="pt-PT"/>
        </w:rPr>
        <w:t>4</w:t>
      </w:r>
      <w:r w:rsidR="00293420" w:rsidRPr="00293420">
        <w:rPr>
          <w:rFonts w:cs="Arial"/>
          <w:szCs w:val="20"/>
          <w:lang w:val="pt-PT"/>
        </w:rPr>
        <w:t>. Sector de negócio – por favor assinale uma das opções</w:t>
      </w:r>
    </w:p>
    <w:p w:rsidR="00293420" w:rsidRDefault="00293420" w:rsidP="009702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cs="Arial"/>
          <w:szCs w:val="20"/>
          <w:lang w:val="pt-PT"/>
        </w:rPr>
      </w:pPr>
      <w:r w:rsidRPr="00293420">
        <w:rPr>
          <w:rFonts w:cs="Arial"/>
          <w:szCs w:val="20"/>
          <w:lang w:val="pt-PT"/>
        </w:rPr>
        <w:sym w:font="Wingdings" w:char="F0A8"/>
      </w:r>
      <w:r w:rsidRPr="00293420">
        <w:rPr>
          <w:rFonts w:cs="Arial"/>
          <w:szCs w:val="20"/>
          <w:lang w:val="pt-PT"/>
        </w:rPr>
        <w:t xml:space="preserve">Público     </w:t>
      </w:r>
      <w:r w:rsidRPr="00293420">
        <w:rPr>
          <w:rFonts w:cs="Arial"/>
          <w:szCs w:val="20"/>
          <w:lang w:val="pt-PT"/>
        </w:rPr>
        <w:sym w:font="Wingdings" w:char="F0A8"/>
      </w:r>
      <w:r w:rsidRPr="00293420">
        <w:rPr>
          <w:rFonts w:cs="Arial"/>
          <w:szCs w:val="20"/>
          <w:lang w:val="pt-PT"/>
        </w:rPr>
        <w:t>Privado</w:t>
      </w:r>
      <w:r w:rsidR="00970228">
        <w:rPr>
          <w:rFonts w:cs="Arial"/>
          <w:szCs w:val="20"/>
          <w:lang w:val="pt-PT"/>
        </w:rPr>
        <w:t xml:space="preserve">         </w:t>
      </w:r>
      <w:r w:rsidR="00970228" w:rsidRPr="00293420">
        <w:rPr>
          <w:rFonts w:cs="Arial"/>
          <w:szCs w:val="20"/>
          <w:lang w:val="pt-PT"/>
        </w:rPr>
        <w:sym w:font="Wingdings" w:char="F0A8"/>
      </w:r>
      <w:r w:rsidR="00970228">
        <w:rPr>
          <w:rFonts w:cs="Arial"/>
          <w:szCs w:val="20"/>
          <w:lang w:val="pt-PT"/>
        </w:rPr>
        <w:t xml:space="preserve">Hospital E.P.E.          </w:t>
      </w:r>
      <w:r w:rsidRPr="00293420">
        <w:rPr>
          <w:rFonts w:cs="Arial"/>
          <w:szCs w:val="20"/>
          <w:lang w:val="pt-PT"/>
        </w:rPr>
        <w:t xml:space="preserve">     </w:t>
      </w:r>
      <w:r w:rsidRPr="00293420">
        <w:rPr>
          <w:rFonts w:cs="Arial"/>
          <w:szCs w:val="20"/>
          <w:lang w:val="pt-PT"/>
        </w:rPr>
        <w:sym w:font="Wingdings" w:char="F0A8"/>
      </w:r>
      <w:r w:rsidRPr="00293420">
        <w:rPr>
          <w:rFonts w:cs="Arial"/>
          <w:szCs w:val="20"/>
          <w:lang w:val="pt-PT"/>
        </w:rPr>
        <w:t>Outro, qual</w:t>
      </w:r>
      <w:r w:rsidR="00970228">
        <w:rPr>
          <w:rFonts w:cs="Arial"/>
          <w:szCs w:val="20"/>
          <w:lang w:val="pt-PT"/>
        </w:rPr>
        <w:t>……………………………………</w:t>
      </w:r>
    </w:p>
    <w:p w:rsidR="00293420" w:rsidRPr="00293420" w:rsidRDefault="00ED28DC" w:rsidP="00505C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cs="Arial"/>
          <w:szCs w:val="20"/>
          <w:lang w:val="pt-PT"/>
        </w:rPr>
      </w:pPr>
      <w:r>
        <w:rPr>
          <w:rFonts w:cs="Arial"/>
          <w:szCs w:val="20"/>
          <w:lang w:val="pt-PT"/>
        </w:rPr>
        <w:t>Caso seja</w:t>
      </w:r>
      <w:r w:rsidR="00293420">
        <w:rPr>
          <w:rFonts w:cs="Arial"/>
          <w:szCs w:val="20"/>
          <w:lang w:val="pt-PT"/>
        </w:rPr>
        <w:t xml:space="preserve"> </w:t>
      </w:r>
      <w:r w:rsidR="00DF7127">
        <w:rPr>
          <w:rFonts w:cs="Arial"/>
          <w:szCs w:val="20"/>
          <w:lang w:val="pt-PT"/>
        </w:rPr>
        <w:t xml:space="preserve">um </w:t>
      </w:r>
      <w:r w:rsidR="00293420">
        <w:rPr>
          <w:rFonts w:cs="Arial"/>
          <w:szCs w:val="20"/>
          <w:lang w:val="pt-PT"/>
        </w:rPr>
        <w:t xml:space="preserve">Laboratório Público: Tem autonomia financeira? </w:t>
      </w:r>
      <w:r w:rsidR="00293420" w:rsidRPr="00293420">
        <w:rPr>
          <w:rFonts w:cs="Arial"/>
          <w:szCs w:val="20"/>
          <w:lang w:val="pt-PT"/>
        </w:rPr>
        <w:t xml:space="preserve"> </w:t>
      </w:r>
      <w:r w:rsidR="00293420" w:rsidRPr="00293420">
        <w:rPr>
          <w:rFonts w:cs="Arial"/>
          <w:szCs w:val="20"/>
          <w:lang w:val="pt-PT"/>
        </w:rPr>
        <w:sym w:font="Wingdings" w:char="F0A8"/>
      </w:r>
      <w:r w:rsidR="00293420">
        <w:rPr>
          <w:rFonts w:cs="Arial"/>
          <w:szCs w:val="20"/>
          <w:lang w:val="pt-PT"/>
        </w:rPr>
        <w:t>Sim</w:t>
      </w:r>
      <w:r w:rsidR="00293420" w:rsidRPr="00293420">
        <w:rPr>
          <w:rFonts w:cs="Arial"/>
          <w:szCs w:val="20"/>
          <w:lang w:val="pt-PT"/>
        </w:rPr>
        <w:t xml:space="preserve">     </w:t>
      </w:r>
      <w:r w:rsidR="00293420" w:rsidRPr="00293420">
        <w:rPr>
          <w:rFonts w:cs="Arial"/>
          <w:szCs w:val="20"/>
          <w:lang w:val="pt-PT"/>
        </w:rPr>
        <w:sym w:font="Wingdings" w:char="F0A8"/>
      </w:r>
      <w:r w:rsidR="00293420">
        <w:rPr>
          <w:rFonts w:cs="Arial"/>
          <w:szCs w:val="20"/>
          <w:lang w:val="pt-PT"/>
        </w:rPr>
        <w:t>Não</w:t>
      </w:r>
      <w:r w:rsidR="00293420" w:rsidRPr="00293420">
        <w:rPr>
          <w:rFonts w:cs="Arial"/>
          <w:szCs w:val="20"/>
          <w:lang w:val="pt-PT"/>
        </w:rPr>
        <w:t xml:space="preserve">    </w:t>
      </w:r>
    </w:p>
    <w:p w:rsidR="009B1057" w:rsidRPr="00293420" w:rsidRDefault="009B1057" w:rsidP="00505C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cs="Arial"/>
          <w:szCs w:val="20"/>
          <w:lang w:val="pt-PT"/>
        </w:rPr>
      </w:pPr>
    </w:p>
    <w:p w:rsidR="00293420" w:rsidRDefault="00970228" w:rsidP="00505C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cs="Arial"/>
          <w:szCs w:val="20"/>
          <w:lang w:val="pt-PT"/>
        </w:rPr>
      </w:pPr>
      <w:r>
        <w:rPr>
          <w:rFonts w:cs="Arial"/>
          <w:sz w:val="18"/>
          <w:szCs w:val="18"/>
          <w:lang w:val="pt-PT"/>
        </w:rPr>
        <w:t>5</w:t>
      </w:r>
      <w:r w:rsidR="00293420">
        <w:rPr>
          <w:rFonts w:cs="Arial"/>
          <w:sz w:val="18"/>
          <w:szCs w:val="18"/>
          <w:lang w:val="pt-PT"/>
        </w:rPr>
        <w:t xml:space="preserve">. </w:t>
      </w:r>
      <w:r w:rsidR="00293420" w:rsidRPr="00180FDB">
        <w:rPr>
          <w:rFonts w:cs="Arial"/>
          <w:szCs w:val="20"/>
          <w:lang w:val="pt-PT"/>
        </w:rPr>
        <w:t>O</w:t>
      </w:r>
      <w:r w:rsidR="0044785C" w:rsidRPr="00180FDB">
        <w:rPr>
          <w:rFonts w:cs="Arial"/>
          <w:szCs w:val="20"/>
          <w:lang w:val="pt-PT"/>
        </w:rPr>
        <w:t xml:space="preserve"> NIF está registado para transa</w:t>
      </w:r>
      <w:r w:rsidR="00293420" w:rsidRPr="00180FDB">
        <w:rPr>
          <w:rFonts w:cs="Arial"/>
          <w:szCs w:val="20"/>
          <w:lang w:val="pt-PT"/>
        </w:rPr>
        <w:t xml:space="preserve">ções intracomunitárias? </w:t>
      </w:r>
      <w:r w:rsidR="00293420" w:rsidRPr="00180FDB">
        <w:rPr>
          <w:rFonts w:cs="Arial"/>
          <w:szCs w:val="20"/>
          <w:lang w:val="pt-PT"/>
        </w:rPr>
        <w:sym w:font="Wingdings" w:char="F0A8"/>
      </w:r>
      <w:r w:rsidR="00293420" w:rsidRPr="00180FDB">
        <w:rPr>
          <w:rFonts w:cs="Arial"/>
          <w:szCs w:val="20"/>
          <w:lang w:val="pt-PT"/>
        </w:rPr>
        <w:t xml:space="preserve">Sim     </w:t>
      </w:r>
      <w:r w:rsidR="00293420" w:rsidRPr="00180FDB">
        <w:rPr>
          <w:rFonts w:cs="Arial"/>
          <w:szCs w:val="20"/>
          <w:lang w:val="pt-PT"/>
        </w:rPr>
        <w:sym w:font="Wingdings" w:char="F0A8"/>
      </w:r>
      <w:r w:rsidR="00293420" w:rsidRPr="00180FDB">
        <w:rPr>
          <w:rFonts w:cs="Arial"/>
          <w:szCs w:val="20"/>
          <w:lang w:val="pt-PT"/>
        </w:rPr>
        <w:t>Não</w:t>
      </w:r>
      <w:r w:rsidR="00293420" w:rsidRPr="00293420">
        <w:rPr>
          <w:rFonts w:cs="Arial"/>
          <w:szCs w:val="20"/>
          <w:lang w:val="pt-PT"/>
        </w:rPr>
        <w:t xml:space="preserve"> </w:t>
      </w:r>
    </w:p>
    <w:p w:rsidR="00293420" w:rsidRDefault="00293420" w:rsidP="00505C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cs="Arial"/>
          <w:szCs w:val="20"/>
          <w:lang w:val="pt-PT"/>
        </w:rPr>
      </w:pPr>
      <w:r>
        <w:rPr>
          <w:rFonts w:cs="Arial"/>
          <w:szCs w:val="20"/>
          <w:lang w:val="pt-PT"/>
        </w:rPr>
        <w:tab/>
        <w:t>Se sim, qual é o Código do País………</w:t>
      </w:r>
      <w:proofErr w:type="gramStart"/>
      <w:r w:rsidR="00DA331B">
        <w:rPr>
          <w:rFonts w:cs="Arial"/>
          <w:szCs w:val="20"/>
          <w:lang w:val="pt-PT"/>
        </w:rPr>
        <w:t>..</w:t>
      </w:r>
      <w:proofErr w:type="gramEnd"/>
      <w:r w:rsidR="00DA331B">
        <w:rPr>
          <w:rFonts w:cs="Arial"/>
          <w:szCs w:val="20"/>
          <w:lang w:val="pt-PT"/>
        </w:rPr>
        <w:t xml:space="preserve"> Q</w:t>
      </w:r>
      <w:r w:rsidR="0044785C">
        <w:rPr>
          <w:rFonts w:cs="Arial"/>
          <w:szCs w:val="20"/>
          <w:lang w:val="pt-PT"/>
        </w:rPr>
        <w:t>ual é o Nú</w:t>
      </w:r>
      <w:r>
        <w:rPr>
          <w:rFonts w:cs="Arial"/>
          <w:szCs w:val="20"/>
          <w:lang w:val="pt-PT"/>
        </w:rPr>
        <w:t>mero Fiscal ……………………………….</w:t>
      </w:r>
    </w:p>
    <w:p w:rsidR="009B1057" w:rsidRDefault="00293420" w:rsidP="00505C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9"/>
        <w:rPr>
          <w:rFonts w:cs="Arial"/>
          <w:szCs w:val="20"/>
          <w:lang w:val="pt-PT"/>
        </w:rPr>
      </w:pPr>
      <w:r>
        <w:rPr>
          <w:rFonts w:cs="Arial"/>
          <w:szCs w:val="20"/>
          <w:lang w:val="pt-PT"/>
        </w:rPr>
        <w:t>Por favor, note que os detalhes do NIF/VAT</w:t>
      </w:r>
      <w:r w:rsidR="009164D3">
        <w:rPr>
          <w:rFonts w:cs="Arial"/>
          <w:szCs w:val="20"/>
          <w:lang w:val="pt-PT"/>
        </w:rPr>
        <w:t xml:space="preserve"> serão validados como parte do processo.</w:t>
      </w:r>
      <w:r w:rsidRPr="00293420">
        <w:rPr>
          <w:rFonts w:cs="Arial"/>
          <w:szCs w:val="20"/>
          <w:lang w:val="pt-PT"/>
        </w:rPr>
        <w:t xml:space="preserve">   </w:t>
      </w:r>
    </w:p>
    <w:p w:rsidR="00505C3F" w:rsidRPr="00462AF6" w:rsidRDefault="00505C3F" w:rsidP="00505C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cs="Arial"/>
          <w:sz w:val="6"/>
          <w:szCs w:val="20"/>
          <w:lang w:val="pt-PT"/>
        </w:rPr>
      </w:pPr>
    </w:p>
    <w:p w:rsidR="00505C3F" w:rsidRDefault="00970228" w:rsidP="00505C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cs="Arial"/>
          <w:szCs w:val="20"/>
          <w:lang w:val="pt-PT"/>
        </w:rPr>
      </w:pPr>
      <w:r>
        <w:rPr>
          <w:rFonts w:cs="Arial"/>
          <w:szCs w:val="20"/>
          <w:lang w:val="pt-PT"/>
        </w:rPr>
        <w:t>6</w:t>
      </w:r>
      <w:r w:rsidR="0044785C">
        <w:rPr>
          <w:rFonts w:cs="Arial"/>
          <w:szCs w:val="20"/>
          <w:lang w:val="pt-PT"/>
        </w:rPr>
        <w:t>. Dados para invoices/</w:t>
      </w:r>
      <w:r w:rsidR="00505C3F">
        <w:rPr>
          <w:rFonts w:cs="Arial"/>
          <w:szCs w:val="20"/>
          <w:lang w:val="pt-PT"/>
        </w:rPr>
        <w:t>faturas e pagamentos</w:t>
      </w:r>
      <w:r w:rsidR="007C567C">
        <w:rPr>
          <w:rFonts w:cs="Arial"/>
          <w:szCs w:val="20"/>
          <w:lang w:val="pt-PT"/>
        </w:rPr>
        <w:t xml:space="preserve"> à Labquality</w:t>
      </w:r>
    </w:p>
    <w:p w:rsidR="00505C3F" w:rsidRDefault="00505C3F" w:rsidP="00505C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cs="Arial"/>
          <w:szCs w:val="20"/>
          <w:lang w:val="pt-PT"/>
        </w:rPr>
      </w:pPr>
      <w:r>
        <w:rPr>
          <w:rFonts w:cs="Arial"/>
          <w:szCs w:val="20"/>
          <w:lang w:val="pt-PT"/>
        </w:rPr>
        <w:t>Nome………………………………………………………………………………………………………………</w:t>
      </w:r>
    </w:p>
    <w:p w:rsidR="00505C3F" w:rsidRDefault="00505C3F" w:rsidP="00505C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cs="Arial"/>
          <w:szCs w:val="20"/>
          <w:lang w:val="pt-PT"/>
        </w:rPr>
      </w:pPr>
      <w:r>
        <w:rPr>
          <w:rFonts w:cs="Arial"/>
          <w:szCs w:val="20"/>
          <w:lang w:val="pt-PT"/>
        </w:rPr>
        <w:t>Morada…………………………………………………………………………………………………………….</w:t>
      </w:r>
    </w:p>
    <w:p w:rsidR="00505C3F" w:rsidRDefault="00505C3F" w:rsidP="00505C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cs="Arial"/>
          <w:szCs w:val="20"/>
          <w:lang w:val="pt-PT"/>
        </w:rPr>
      </w:pPr>
      <w:r>
        <w:rPr>
          <w:rFonts w:cs="Arial"/>
          <w:szCs w:val="20"/>
          <w:lang w:val="pt-PT"/>
        </w:rPr>
        <w:t>Telefone……………………………. Email……………………………………………………………………</w:t>
      </w:r>
      <w:proofErr w:type="gramStart"/>
      <w:r>
        <w:rPr>
          <w:rFonts w:cs="Arial"/>
          <w:szCs w:val="20"/>
          <w:lang w:val="pt-PT"/>
        </w:rPr>
        <w:t>..</w:t>
      </w:r>
      <w:proofErr w:type="gramEnd"/>
    </w:p>
    <w:p w:rsidR="00505C3F" w:rsidRPr="00505C3F" w:rsidRDefault="00505C3F" w:rsidP="00462A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cs="Arial"/>
          <w:szCs w:val="20"/>
          <w:lang w:val="pt-PT"/>
        </w:rPr>
      </w:pPr>
      <w:r>
        <w:rPr>
          <w:rFonts w:cs="Arial"/>
          <w:szCs w:val="20"/>
          <w:lang w:val="pt-PT"/>
        </w:rPr>
        <w:t>NIF……………………………………………………</w:t>
      </w:r>
      <w:proofErr w:type="gramStart"/>
      <w:r>
        <w:rPr>
          <w:rFonts w:cs="Arial"/>
          <w:szCs w:val="20"/>
          <w:lang w:val="pt-PT"/>
        </w:rPr>
        <w:t>..</w:t>
      </w:r>
      <w:proofErr w:type="gramEnd"/>
      <w:r>
        <w:rPr>
          <w:rFonts w:cs="Arial"/>
          <w:szCs w:val="20"/>
          <w:lang w:val="pt-PT"/>
        </w:rPr>
        <w:t xml:space="preserve"> </w:t>
      </w:r>
      <w:permEnd w:id="0"/>
    </w:p>
    <w:p w:rsidR="009B1057" w:rsidRPr="00912926" w:rsidRDefault="009B1057" w:rsidP="00080FC8">
      <w:pPr>
        <w:spacing w:line="360" w:lineRule="auto"/>
        <w:rPr>
          <w:rFonts w:cs="Arial"/>
          <w:sz w:val="10"/>
          <w:szCs w:val="10"/>
          <w:lang w:val="pt-PT"/>
        </w:rPr>
      </w:pPr>
    </w:p>
    <w:p w:rsidR="009B1057" w:rsidRPr="00E872AA" w:rsidRDefault="0044785C" w:rsidP="00E872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/>
          <w:sz w:val="18"/>
          <w:szCs w:val="18"/>
          <w:lang w:val="pt-PT"/>
        </w:rPr>
      </w:pPr>
      <w:r>
        <w:rPr>
          <w:rFonts w:cs="Arial"/>
          <w:b/>
          <w:sz w:val="18"/>
          <w:szCs w:val="18"/>
          <w:lang w:val="pt-PT"/>
        </w:rPr>
        <w:t>Dados ú</w:t>
      </w:r>
      <w:r w:rsidR="00505C3F" w:rsidRPr="00E872AA">
        <w:rPr>
          <w:rFonts w:cs="Arial"/>
          <w:b/>
          <w:sz w:val="18"/>
          <w:szCs w:val="18"/>
          <w:lang w:val="pt-PT"/>
        </w:rPr>
        <w:t>teis</w:t>
      </w:r>
    </w:p>
    <w:p w:rsidR="00505C3F" w:rsidRPr="00CC7BC1" w:rsidRDefault="00505C3F" w:rsidP="00E872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 w:val="18"/>
          <w:szCs w:val="18"/>
          <w:lang w:val="en-GB"/>
        </w:rPr>
      </w:pPr>
      <w:r w:rsidRPr="00CC7BC1">
        <w:rPr>
          <w:rFonts w:cs="Arial"/>
          <w:sz w:val="18"/>
          <w:szCs w:val="18"/>
          <w:lang w:val="en-GB"/>
        </w:rPr>
        <w:t>Labquality Oy</w:t>
      </w:r>
    </w:p>
    <w:p w:rsidR="00CC7BC1" w:rsidRPr="00CC7BC1" w:rsidRDefault="00CC7BC1" w:rsidP="00E872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Cs w:val="20"/>
        </w:rPr>
      </w:pPr>
      <w:r w:rsidRPr="00CC7BC1">
        <w:rPr>
          <w:rFonts w:cs="Arial"/>
          <w:szCs w:val="20"/>
        </w:rPr>
        <w:t>Kumpulantie 15, FI-00520 Helsinki, Finland</w:t>
      </w:r>
    </w:p>
    <w:p w:rsidR="00E872AA" w:rsidRDefault="00E872AA" w:rsidP="00E872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noProof/>
        </w:rPr>
      </w:pPr>
      <w:r w:rsidRPr="008E7605">
        <w:rPr>
          <w:rFonts w:cs="Arial"/>
        </w:rPr>
        <w:t>FI</w:t>
      </w:r>
      <w:r w:rsidRPr="008E7605">
        <w:rPr>
          <w:rFonts w:cs="Arial"/>
          <w:noProof/>
        </w:rPr>
        <w:t>01100791</w:t>
      </w:r>
    </w:p>
    <w:p w:rsidR="00E872AA" w:rsidRDefault="00E872AA" w:rsidP="00E872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noProof/>
        </w:rPr>
      </w:pPr>
      <w:r>
        <w:rPr>
          <w:rFonts w:cs="Arial"/>
          <w:noProof/>
        </w:rPr>
        <w:t>Banco: Pohjola Bank</w:t>
      </w:r>
    </w:p>
    <w:p w:rsidR="00E872AA" w:rsidRDefault="00E872AA" w:rsidP="00E872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noProof/>
        </w:rPr>
      </w:pPr>
      <w:r>
        <w:rPr>
          <w:rFonts w:cs="Arial"/>
          <w:noProof/>
        </w:rPr>
        <w:t>SWIFT code: OKOYFIHH</w:t>
      </w:r>
    </w:p>
    <w:p w:rsidR="00E872AA" w:rsidRDefault="00E872AA" w:rsidP="00E872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noProof/>
        </w:rPr>
      </w:pPr>
      <w:r>
        <w:rPr>
          <w:rFonts w:cs="Arial"/>
          <w:noProof/>
        </w:rPr>
        <w:t xml:space="preserve">IBAN: </w:t>
      </w:r>
      <w:r w:rsidRPr="008E7605">
        <w:rPr>
          <w:rFonts w:cs="Arial"/>
          <w:noProof/>
        </w:rPr>
        <w:t>FI38 5723 3310 0027 86</w:t>
      </w:r>
    </w:p>
    <w:p w:rsidR="009B1057" w:rsidRPr="00912926" w:rsidRDefault="009B1057" w:rsidP="00080FC8">
      <w:pPr>
        <w:spacing w:line="360" w:lineRule="auto"/>
        <w:rPr>
          <w:rFonts w:cs="Arial"/>
          <w:sz w:val="10"/>
          <w:szCs w:val="10"/>
          <w:lang w:val="pt-PT"/>
        </w:rPr>
      </w:pPr>
    </w:p>
    <w:p w:rsidR="007C567C" w:rsidRPr="007C567C" w:rsidRDefault="007C567C" w:rsidP="007C56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144"/>
        <w:rPr>
          <w:rFonts w:cs="Arial"/>
          <w:b/>
          <w:szCs w:val="20"/>
        </w:rPr>
      </w:pPr>
      <w:r w:rsidRPr="007C567C">
        <w:rPr>
          <w:rFonts w:cs="Arial"/>
          <w:b/>
          <w:szCs w:val="20"/>
        </w:rPr>
        <w:t>Informação</w:t>
      </w:r>
    </w:p>
    <w:p w:rsidR="00912926" w:rsidRPr="00912926" w:rsidRDefault="00912926" w:rsidP="00CC7B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144" w:firstLine="284"/>
        <w:jc w:val="both"/>
        <w:rPr>
          <w:rFonts w:cs="Arial"/>
          <w:szCs w:val="20"/>
        </w:rPr>
      </w:pPr>
      <w:r>
        <w:rPr>
          <w:rFonts w:cs="Arial"/>
          <w:szCs w:val="20"/>
        </w:rPr>
        <w:t>O</w:t>
      </w:r>
      <w:r w:rsidRPr="00912926">
        <w:rPr>
          <w:rFonts w:cs="Arial"/>
          <w:szCs w:val="20"/>
        </w:rPr>
        <w:t xml:space="preserve"> Instituto Nacional de Saúde </w:t>
      </w:r>
      <w:r w:rsidR="00ED28DC">
        <w:rPr>
          <w:rFonts w:cs="Arial"/>
          <w:szCs w:val="20"/>
        </w:rPr>
        <w:t xml:space="preserve">Doutor </w:t>
      </w:r>
      <w:r w:rsidRPr="00912926">
        <w:rPr>
          <w:rFonts w:cs="Arial"/>
          <w:szCs w:val="20"/>
        </w:rPr>
        <w:t xml:space="preserve"> Ricardo Jorg</w:t>
      </w:r>
      <w:r w:rsidR="00ED28DC">
        <w:rPr>
          <w:rFonts w:cs="Arial"/>
          <w:szCs w:val="20"/>
        </w:rPr>
        <w:t>e</w:t>
      </w:r>
      <w:r w:rsidR="00CC7BC1">
        <w:rPr>
          <w:rFonts w:cs="Arial"/>
          <w:szCs w:val="20"/>
        </w:rPr>
        <w:t>,</w:t>
      </w:r>
      <w:r w:rsidR="00ED28DC">
        <w:rPr>
          <w:rFonts w:cs="Arial"/>
          <w:szCs w:val="20"/>
        </w:rPr>
        <w:t xml:space="preserve"> IP</w:t>
      </w:r>
      <w:r w:rsidR="0044785C">
        <w:rPr>
          <w:rFonts w:cs="Arial"/>
          <w:szCs w:val="20"/>
        </w:rPr>
        <w:t>.</w:t>
      </w:r>
      <w:r w:rsidR="00ED28DC">
        <w:rPr>
          <w:rFonts w:cs="Arial"/>
          <w:szCs w:val="20"/>
        </w:rPr>
        <w:t xml:space="preserve"> celebrou com a Labquality Oy </w:t>
      </w:r>
      <w:r w:rsidRPr="00912926">
        <w:rPr>
          <w:rFonts w:cs="Arial"/>
          <w:szCs w:val="20"/>
        </w:rPr>
        <w:t>um contrato de consórcio relativo ao desenvolvimento da Avaliação Externa da Qualidade (AEQ).</w:t>
      </w:r>
    </w:p>
    <w:p w:rsidR="00912926" w:rsidRPr="00912926" w:rsidRDefault="00912926" w:rsidP="00CC7B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144" w:firstLine="284"/>
        <w:jc w:val="both"/>
        <w:rPr>
          <w:rFonts w:cs="Arial"/>
          <w:szCs w:val="20"/>
        </w:rPr>
      </w:pPr>
      <w:r w:rsidRPr="00912926">
        <w:rPr>
          <w:rFonts w:cs="Arial"/>
          <w:szCs w:val="20"/>
        </w:rPr>
        <w:t xml:space="preserve">A Labquality tem sido um parceiro </w:t>
      </w:r>
      <w:r w:rsidR="00ED28DC">
        <w:rPr>
          <w:rFonts w:cs="Arial"/>
          <w:szCs w:val="20"/>
        </w:rPr>
        <w:t xml:space="preserve">de </w:t>
      </w:r>
      <w:r w:rsidRPr="00912926">
        <w:rPr>
          <w:rFonts w:cs="Arial"/>
          <w:szCs w:val="20"/>
        </w:rPr>
        <w:t xml:space="preserve">longa data deste Instituto na implementação e disponibilização de programas de AEQ. A Labquality </w:t>
      </w:r>
      <w:r w:rsidR="00ED28DC">
        <w:rPr>
          <w:rFonts w:cs="Arial"/>
          <w:szCs w:val="20"/>
        </w:rPr>
        <w:t xml:space="preserve">Oy </w:t>
      </w:r>
      <w:r w:rsidRPr="00912926">
        <w:rPr>
          <w:rFonts w:cs="Arial"/>
          <w:szCs w:val="20"/>
        </w:rPr>
        <w:t xml:space="preserve">é uma organização independente e imparcial que pertence à </w:t>
      </w:r>
      <w:r w:rsidRPr="00CC7BC1">
        <w:rPr>
          <w:rFonts w:cs="Arial"/>
          <w:i/>
          <w:szCs w:val="20"/>
        </w:rPr>
        <w:t>Finnish Society of Clinical Chemistry</w:t>
      </w:r>
      <w:r w:rsidRPr="00912926">
        <w:rPr>
          <w:rFonts w:cs="Arial"/>
          <w:szCs w:val="20"/>
        </w:rPr>
        <w:t xml:space="preserve">, </w:t>
      </w:r>
      <w:r w:rsidRPr="00CC7BC1">
        <w:rPr>
          <w:rFonts w:cs="Arial"/>
          <w:i/>
          <w:szCs w:val="20"/>
        </w:rPr>
        <w:t>Association of Finnish Local and Regional Authorities</w:t>
      </w:r>
      <w:r w:rsidRPr="00912926">
        <w:rPr>
          <w:rFonts w:cs="Arial"/>
          <w:szCs w:val="20"/>
        </w:rPr>
        <w:t>, bem como a 19 Hospitais distritais locais e merece toda a confiança do INSA</w:t>
      </w:r>
      <w:r w:rsidR="00CC7BC1">
        <w:rPr>
          <w:rFonts w:cs="Arial"/>
          <w:szCs w:val="20"/>
        </w:rPr>
        <w:t>,</w:t>
      </w:r>
      <w:r w:rsidRPr="00912926">
        <w:rPr>
          <w:rFonts w:cs="Arial"/>
          <w:szCs w:val="20"/>
        </w:rPr>
        <w:t xml:space="preserve"> IP.</w:t>
      </w:r>
    </w:p>
    <w:p w:rsidR="00912926" w:rsidRPr="00912926" w:rsidRDefault="00912926" w:rsidP="00CC7B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144" w:firstLine="284"/>
        <w:jc w:val="both"/>
        <w:rPr>
          <w:rFonts w:cs="Arial"/>
          <w:szCs w:val="20"/>
        </w:rPr>
      </w:pPr>
      <w:r w:rsidRPr="00912926">
        <w:rPr>
          <w:rFonts w:cs="Arial"/>
          <w:szCs w:val="20"/>
        </w:rPr>
        <w:t>Nos termos deste consórcio foi acordado que as i</w:t>
      </w:r>
      <w:r w:rsidR="0044785C">
        <w:rPr>
          <w:rFonts w:cs="Arial"/>
          <w:szCs w:val="20"/>
        </w:rPr>
        <w:t>nscrições nos programas/ensaios</w:t>
      </w:r>
      <w:r w:rsidRPr="00912926">
        <w:rPr>
          <w:rFonts w:cs="Arial"/>
          <w:szCs w:val="20"/>
        </w:rPr>
        <w:t xml:space="preserve"> é efetuada pelo INSA</w:t>
      </w:r>
      <w:r w:rsidR="00DF7127">
        <w:rPr>
          <w:rFonts w:cs="Arial"/>
          <w:szCs w:val="20"/>
        </w:rPr>
        <w:t>, IP.</w:t>
      </w:r>
      <w:r w:rsidRPr="00912926">
        <w:rPr>
          <w:rFonts w:cs="Arial"/>
          <w:szCs w:val="20"/>
        </w:rPr>
        <w:t xml:space="preserve">/PNAEQ, sendo as amostras também </w:t>
      </w:r>
      <w:r w:rsidR="00DF7127">
        <w:rPr>
          <w:rFonts w:cs="Arial"/>
          <w:szCs w:val="20"/>
        </w:rPr>
        <w:t>distribuí</w:t>
      </w:r>
      <w:r w:rsidR="00ED28DC">
        <w:rPr>
          <w:rFonts w:cs="Arial"/>
          <w:szCs w:val="20"/>
        </w:rPr>
        <w:t xml:space="preserve">das e </w:t>
      </w:r>
      <w:r w:rsidRPr="00912926">
        <w:rPr>
          <w:rFonts w:cs="Arial"/>
          <w:szCs w:val="20"/>
        </w:rPr>
        <w:t>remetidas pelo INSA</w:t>
      </w:r>
      <w:r w:rsidR="00ED28DC">
        <w:rPr>
          <w:rFonts w:cs="Arial"/>
          <w:szCs w:val="20"/>
        </w:rPr>
        <w:t>, IP.</w:t>
      </w:r>
      <w:r w:rsidRPr="00912926">
        <w:rPr>
          <w:rFonts w:cs="Arial"/>
          <w:szCs w:val="20"/>
        </w:rPr>
        <w:t>/PNAEQ.</w:t>
      </w:r>
    </w:p>
    <w:p w:rsidR="009B1057" w:rsidRDefault="00912926" w:rsidP="00CC7B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144" w:firstLine="284"/>
        <w:jc w:val="both"/>
        <w:rPr>
          <w:rFonts w:cs="Arial"/>
          <w:szCs w:val="20"/>
        </w:rPr>
      </w:pPr>
      <w:r w:rsidRPr="00912926">
        <w:rPr>
          <w:rFonts w:cs="Arial"/>
          <w:szCs w:val="20"/>
        </w:rPr>
        <w:t>Todavia</w:t>
      </w:r>
      <w:r w:rsidR="0044785C">
        <w:rPr>
          <w:rFonts w:cs="Arial"/>
          <w:szCs w:val="20"/>
        </w:rPr>
        <w:t>,</w:t>
      </w:r>
      <w:r w:rsidR="006A440B">
        <w:rPr>
          <w:rFonts w:cs="Arial"/>
          <w:szCs w:val="20"/>
        </w:rPr>
        <w:t xml:space="preserve"> a respetiv</w:t>
      </w:r>
      <w:r w:rsidRPr="00912926">
        <w:rPr>
          <w:rFonts w:cs="Arial"/>
          <w:szCs w:val="20"/>
        </w:rPr>
        <w:t>a fatura (</w:t>
      </w:r>
      <w:r w:rsidRPr="00CC7BC1">
        <w:rPr>
          <w:rFonts w:cs="Arial"/>
          <w:i/>
          <w:szCs w:val="20"/>
        </w:rPr>
        <w:t>invoice</w:t>
      </w:r>
      <w:r w:rsidRPr="00912926">
        <w:rPr>
          <w:rFonts w:cs="Arial"/>
          <w:szCs w:val="20"/>
        </w:rPr>
        <w:t>) será emitida pela Labquality</w:t>
      </w:r>
      <w:r w:rsidR="00ED28DC">
        <w:rPr>
          <w:rFonts w:cs="Arial"/>
          <w:szCs w:val="20"/>
        </w:rPr>
        <w:t xml:space="preserve"> Oy</w:t>
      </w:r>
      <w:r w:rsidRPr="00912926">
        <w:rPr>
          <w:rFonts w:cs="Arial"/>
          <w:szCs w:val="20"/>
        </w:rPr>
        <w:t xml:space="preserve"> e </w:t>
      </w:r>
      <w:r w:rsidR="00ED28DC">
        <w:rPr>
          <w:rFonts w:cs="Arial"/>
          <w:szCs w:val="20"/>
        </w:rPr>
        <w:t xml:space="preserve">posteriormente </w:t>
      </w:r>
      <w:r w:rsidRPr="00912926">
        <w:rPr>
          <w:rFonts w:cs="Arial"/>
          <w:szCs w:val="20"/>
        </w:rPr>
        <w:t>rem</w:t>
      </w:r>
      <w:r w:rsidR="006A440B">
        <w:rPr>
          <w:rFonts w:cs="Arial"/>
          <w:szCs w:val="20"/>
        </w:rPr>
        <w:t>e</w:t>
      </w:r>
      <w:r w:rsidRPr="00912926">
        <w:rPr>
          <w:rFonts w:cs="Arial"/>
          <w:szCs w:val="20"/>
        </w:rPr>
        <w:t>tida pelo INSA</w:t>
      </w:r>
      <w:r w:rsidR="00ED28DC">
        <w:rPr>
          <w:rFonts w:cs="Arial"/>
          <w:szCs w:val="20"/>
        </w:rPr>
        <w:t>, IP.</w:t>
      </w:r>
      <w:r w:rsidR="0044785C">
        <w:rPr>
          <w:rFonts w:cs="Arial"/>
          <w:szCs w:val="20"/>
        </w:rPr>
        <w:t xml:space="preserve"> /PNAEQ, em regra, anu</w:t>
      </w:r>
      <w:r w:rsidRPr="00912926">
        <w:rPr>
          <w:rFonts w:cs="Arial"/>
          <w:szCs w:val="20"/>
        </w:rPr>
        <w:t>almente.</w:t>
      </w:r>
    </w:p>
    <w:p w:rsidR="00912926" w:rsidRDefault="00912926" w:rsidP="00912926">
      <w:pPr>
        <w:ind w:right="-144" w:firstLine="284"/>
        <w:rPr>
          <w:rFonts w:cs="Arial"/>
          <w:szCs w:val="20"/>
        </w:rPr>
      </w:pPr>
    </w:p>
    <w:p w:rsidR="00912926" w:rsidRDefault="00912926" w:rsidP="00133BF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right="-144" w:firstLine="284"/>
        <w:rPr>
          <w:rFonts w:cs="Arial"/>
          <w:szCs w:val="20"/>
        </w:rPr>
      </w:pPr>
    </w:p>
    <w:p w:rsidR="007C567C" w:rsidRDefault="00912926" w:rsidP="00133BF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right="-144"/>
        <w:rPr>
          <w:rFonts w:cs="Arial"/>
          <w:szCs w:val="20"/>
        </w:rPr>
      </w:pPr>
      <w:permStart w:id="1" w:edGrp="everyone"/>
      <w:r>
        <w:rPr>
          <w:rFonts w:cs="Arial"/>
          <w:szCs w:val="20"/>
        </w:rPr>
        <w:t xml:space="preserve"> Assinatura</w:t>
      </w:r>
      <w:r w:rsidR="007C567C">
        <w:rPr>
          <w:rFonts w:cs="Arial"/>
          <w:szCs w:val="20"/>
        </w:rPr>
        <w:t xml:space="preserve"> do responsável da entidade</w:t>
      </w:r>
    </w:p>
    <w:p w:rsidR="007C567C" w:rsidRDefault="007C567C" w:rsidP="00133BF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right="-144"/>
        <w:rPr>
          <w:rFonts w:cs="Arial"/>
          <w:szCs w:val="20"/>
        </w:rPr>
      </w:pPr>
    </w:p>
    <w:p w:rsidR="007C567C" w:rsidRDefault="007C567C" w:rsidP="00133BF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right="-144"/>
        <w:rPr>
          <w:rFonts w:cs="Arial"/>
          <w:szCs w:val="20"/>
        </w:rPr>
      </w:pPr>
    </w:p>
    <w:p w:rsidR="00DB0EF0" w:rsidRDefault="00912926" w:rsidP="00133BF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right="-144"/>
        <w:rPr>
          <w:rFonts w:cs="Arial"/>
          <w:szCs w:val="20"/>
        </w:rPr>
      </w:pPr>
      <w:r>
        <w:rPr>
          <w:rFonts w:cs="Arial"/>
          <w:szCs w:val="20"/>
        </w:rPr>
        <w:t>............................................................</w:t>
      </w:r>
      <w:r w:rsidR="007C567C">
        <w:rPr>
          <w:rFonts w:cs="Arial"/>
          <w:szCs w:val="20"/>
        </w:rPr>
        <w:t>.........</w:t>
      </w:r>
      <w:r w:rsidR="00DB0EF0">
        <w:rPr>
          <w:rFonts w:cs="Arial"/>
          <w:szCs w:val="20"/>
        </w:rPr>
        <w:tab/>
      </w:r>
      <w:r w:rsidR="00DB0EF0">
        <w:rPr>
          <w:rFonts w:cs="Arial"/>
          <w:szCs w:val="20"/>
        </w:rPr>
        <w:tab/>
      </w:r>
      <w:r w:rsidR="00DB0EF0">
        <w:rPr>
          <w:rFonts w:cs="Arial"/>
          <w:szCs w:val="20"/>
        </w:rPr>
        <w:tab/>
        <w:t>Função................................................</w:t>
      </w:r>
    </w:p>
    <w:p w:rsidR="00DB0EF0" w:rsidRDefault="00DB0EF0" w:rsidP="00133BF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right="-144"/>
        <w:rPr>
          <w:rFonts w:cs="Arial"/>
          <w:szCs w:val="20"/>
        </w:rPr>
      </w:pPr>
    </w:p>
    <w:p w:rsidR="00912926" w:rsidRPr="00293420" w:rsidRDefault="007C567C" w:rsidP="00133BF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right="-144"/>
        <w:rPr>
          <w:rFonts w:cs="Arial"/>
          <w:sz w:val="18"/>
          <w:szCs w:val="18"/>
          <w:lang w:val="pt-PT"/>
        </w:rPr>
      </w:pPr>
      <w:r>
        <w:rPr>
          <w:rFonts w:cs="Arial"/>
          <w:szCs w:val="20"/>
        </w:rPr>
        <w:t xml:space="preserve"> </w:t>
      </w:r>
      <w:r w:rsidR="00912926">
        <w:rPr>
          <w:rFonts w:cs="Arial"/>
          <w:szCs w:val="20"/>
        </w:rPr>
        <w:t>Data..........................................</w:t>
      </w:r>
      <w:permEnd w:id="1"/>
    </w:p>
    <w:sectPr w:rsidR="00912926" w:rsidRPr="00293420" w:rsidSect="00DB0EF0">
      <w:headerReference w:type="first" r:id="rId7"/>
      <w:footerReference w:type="first" r:id="rId8"/>
      <w:pgSz w:w="11906" w:h="16838" w:code="9"/>
      <w:pgMar w:top="1418" w:right="1418" w:bottom="851" w:left="1418" w:header="709" w:footer="651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0228" w:rsidRDefault="00970228">
      <w:r>
        <w:separator/>
      </w:r>
    </w:p>
  </w:endnote>
  <w:endnote w:type="continuationSeparator" w:id="0">
    <w:p w:rsidR="00970228" w:rsidRDefault="009702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3BFD" w:rsidRPr="00505C3F" w:rsidRDefault="00DB0EF0" w:rsidP="00133BFD">
    <w:pPr>
      <w:pStyle w:val="Rodap"/>
      <w:jc w:val="right"/>
      <w:rPr>
        <w:rFonts w:ascii="Arial" w:hAnsi="Arial" w:cs="Arial"/>
        <w:sz w:val="16"/>
        <w:szCs w:val="16"/>
      </w:rPr>
    </w:pPr>
    <w:r>
      <w:rPr>
        <w:noProof/>
        <w:lang w:val="pt-PT" w:eastAsia="pt-PT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42545</wp:posOffset>
          </wp:positionH>
          <wp:positionV relativeFrom="paragraph">
            <wp:posOffset>35560</wp:posOffset>
          </wp:positionV>
          <wp:extent cx="1276350" cy="333375"/>
          <wp:effectExtent l="19050" t="0" r="0" b="0"/>
          <wp:wrapSquare wrapText="bothSides"/>
          <wp:docPr id="1" name="Imagem 2" descr="LOGOTIPO PNAEQ _sem datas_certificad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TIPO PNAEQ _sem datas_certificados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6350" cy="3333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133BFD">
      <w:tab/>
    </w:r>
    <w:r w:rsidR="00133BFD">
      <w:tab/>
    </w:r>
  </w:p>
  <w:p w:rsidR="00DB0EF0" w:rsidRDefault="00DB0EF0">
    <w:pPr>
      <w:pStyle w:val="Rodap"/>
      <w:rPr>
        <w:rFonts w:ascii="Arial" w:hAnsi="Arial" w:cs="Arial"/>
        <w:sz w:val="16"/>
        <w:szCs w:val="16"/>
      </w:rPr>
    </w:pPr>
  </w:p>
  <w:p w:rsidR="00DB0EF0" w:rsidRDefault="00C641E8">
    <w:r>
      <w:rPr>
        <w:noProof/>
        <w:lang w:val="pt-PT" w:eastAsia="pt-PT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6147" type="#_x0000_t202" style="position:absolute;margin-left:373.3pt;margin-top:5.4pt;width:115.3pt;height:16.4pt;z-index:251662336;mso-height-percent:200;mso-height-percent:200;mso-width-relative:margin;mso-height-relative:margin" filled="f" stroked="f">
          <v:textbox style="mso-fit-shape-to-text:t">
            <w:txbxContent>
              <w:p w:rsidR="00C641E8" w:rsidRDefault="00C641E8" w:rsidP="00C641E8">
                <w:pPr>
                  <w:pStyle w:val="Rodap"/>
                  <w:jc w:val="right"/>
                </w:pPr>
                <w:r>
                  <w:rPr>
                    <w:rFonts w:ascii="Arial" w:hAnsi="Arial" w:cs="Arial"/>
                    <w:sz w:val="16"/>
                    <w:szCs w:val="16"/>
                  </w:rPr>
                  <w:t>Página 1/1</w:t>
                </w:r>
              </w:p>
            </w:txbxContent>
          </v:textbox>
        </v:shape>
      </w:pict>
    </w:r>
    <w:r w:rsidR="00B058D6" w:rsidRPr="00B058D6">
      <w:rPr>
        <w:noProof/>
        <w:lang w:eastAsia="en-US"/>
      </w:rPr>
      <w:pict>
        <v:shape id="_x0000_s6145" type="#_x0000_t202" style="position:absolute;margin-left:2.8pt;margin-top:5.4pt;width:115.3pt;height:25.6pt;z-index:251661312;mso-height-percent:200;mso-height-percent:200;mso-width-relative:margin;mso-height-relative:margin" filled="f" stroked="f">
          <v:textbox style="mso-fit-shape-to-text:t">
            <w:txbxContent>
              <w:p w:rsidR="00DB0EF0" w:rsidRDefault="00B00564" w:rsidP="00DB0EF0">
                <w:pPr>
                  <w:pStyle w:val="Rodap"/>
                </w:pPr>
                <w:r>
                  <w:rPr>
                    <w:rFonts w:ascii="Arial" w:hAnsi="Arial" w:cs="Arial"/>
                    <w:sz w:val="16"/>
                    <w:szCs w:val="16"/>
                  </w:rPr>
                  <w:t xml:space="preserve">DEP </w:t>
                </w:r>
                <w:r w:rsidR="00DB0EF0" w:rsidRPr="00505C3F">
                  <w:rPr>
                    <w:rFonts w:ascii="Arial" w:hAnsi="Arial" w:cs="Arial"/>
                    <w:sz w:val="16"/>
                    <w:szCs w:val="16"/>
                  </w:rPr>
                  <w:t>AEQ-IM</w:t>
                </w:r>
                <w:r w:rsidR="00125629">
                  <w:rPr>
                    <w:rFonts w:ascii="Arial" w:hAnsi="Arial" w:cs="Arial"/>
                    <w:sz w:val="16"/>
                    <w:szCs w:val="16"/>
                  </w:rPr>
                  <w:t>59_0</w:t>
                </w:r>
                <w:r w:rsidR="00C641E8">
                  <w:rPr>
                    <w:rFonts w:ascii="Arial" w:hAnsi="Arial" w:cs="Arial"/>
                    <w:sz w:val="16"/>
                    <w:szCs w:val="16"/>
                  </w:rPr>
                  <w:t>4</w:t>
                </w:r>
              </w:p>
            </w:txbxContent>
          </v:textbox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0228" w:rsidRDefault="00970228">
      <w:r>
        <w:separator/>
      </w:r>
    </w:p>
  </w:footnote>
  <w:footnote w:type="continuationSeparator" w:id="0">
    <w:p w:rsidR="00970228" w:rsidRDefault="009702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0228" w:rsidRDefault="005946EE" w:rsidP="00E93E89">
    <w:pPr>
      <w:pStyle w:val="Cabealho"/>
    </w:pPr>
    <w:r>
      <w:rPr>
        <w:noProof/>
        <w:sz w:val="18"/>
        <w:lang w:val="pt-PT" w:eastAsia="pt-PT"/>
      </w:rPr>
      <w:drawing>
        <wp:inline distT="0" distB="0" distL="0" distR="0">
          <wp:extent cx="5759450" cy="483908"/>
          <wp:effectExtent l="19050" t="0" r="0" b="0"/>
          <wp:docPr id="3" name="Imagem 1" descr="Geral_top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Geral_topo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8390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970228">
      <w:rPr>
        <w:sz w:val="8"/>
      </w:rPr>
      <w:t xml:space="preserve">              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D7482"/>
    <w:multiLevelType w:val="hybridMultilevel"/>
    <w:tmpl w:val="BFF22542"/>
    <w:lvl w:ilvl="0" w:tplc="49C0B332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31748CC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80746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85CCAA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33CD0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92CB04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DBA63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CCE150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88FC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5529AF"/>
    <w:multiLevelType w:val="hybridMultilevel"/>
    <w:tmpl w:val="8EDADA08"/>
    <w:lvl w:ilvl="0" w:tplc="8016397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BD889B5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24A32A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B24F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9F8C9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430689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F28498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9882F6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0AA536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82E536A"/>
    <w:multiLevelType w:val="hybridMultilevel"/>
    <w:tmpl w:val="FA86B3DC"/>
    <w:lvl w:ilvl="0" w:tplc="0816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F581809"/>
    <w:multiLevelType w:val="hybridMultilevel"/>
    <w:tmpl w:val="4CACE150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527FAE"/>
    <w:multiLevelType w:val="hybridMultilevel"/>
    <w:tmpl w:val="A56EF512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64D0DE4"/>
    <w:multiLevelType w:val="hybridMultilevel"/>
    <w:tmpl w:val="28AEF73E"/>
    <w:lvl w:ilvl="0" w:tplc="3F90D78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0C26F2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52A919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D4CF1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B8E1B2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9D6CCE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4B82C1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B9622B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7CA3EC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ocumentProtection w:edit="readOnly" w:enforcement="0"/>
  <w:defaultTabStop w:val="709"/>
  <w:hyphenationZone w:val="425"/>
  <w:noPunctuationKerning/>
  <w:characterSpacingControl w:val="doNotCompress"/>
  <w:hdrShapeDefaults>
    <o:shapedefaults v:ext="edit" spidmax="6148">
      <o:colormru v:ext="edit" colors="#5f5f5f"/>
      <o:colormenu v:ext="edit" fillcolor="none" strokecolor="none"/>
    </o:shapedefaults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/>
  <w:rsids>
    <w:rsidRoot w:val="00DD6EEA"/>
    <w:rsid w:val="000071E2"/>
    <w:rsid w:val="000647A0"/>
    <w:rsid w:val="00073BC7"/>
    <w:rsid w:val="00080FC8"/>
    <w:rsid w:val="00081F76"/>
    <w:rsid w:val="00085EE8"/>
    <w:rsid w:val="000A654B"/>
    <w:rsid w:val="000B44DE"/>
    <w:rsid w:val="000B684A"/>
    <w:rsid w:val="000B6F5D"/>
    <w:rsid w:val="000C2D4B"/>
    <w:rsid w:val="000E5F32"/>
    <w:rsid w:val="000F69C8"/>
    <w:rsid w:val="00122ED3"/>
    <w:rsid w:val="00125629"/>
    <w:rsid w:val="00133BFD"/>
    <w:rsid w:val="00137A89"/>
    <w:rsid w:val="001404AE"/>
    <w:rsid w:val="001435D8"/>
    <w:rsid w:val="00172FC6"/>
    <w:rsid w:val="00176EEE"/>
    <w:rsid w:val="00180FDB"/>
    <w:rsid w:val="00186B17"/>
    <w:rsid w:val="001876D1"/>
    <w:rsid w:val="001A2C79"/>
    <w:rsid w:val="001C044D"/>
    <w:rsid w:val="001C6DFC"/>
    <w:rsid w:val="001E02A4"/>
    <w:rsid w:val="00222A43"/>
    <w:rsid w:val="002246BE"/>
    <w:rsid w:val="00227B46"/>
    <w:rsid w:val="00237C41"/>
    <w:rsid w:val="002401A7"/>
    <w:rsid w:val="00240D62"/>
    <w:rsid w:val="00244109"/>
    <w:rsid w:val="00271340"/>
    <w:rsid w:val="002763F0"/>
    <w:rsid w:val="00293420"/>
    <w:rsid w:val="002D0643"/>
    <w:rsid w:val="002E384D"/>
    <w:rsid w:val="002F2C73"/>
    <w:rsid w:val="003016AC"/>
    <w:rsid w:val="00323129"/>
    <w:rsid w:val="003328F9"/>
    <w:rsid w:val="0036169E"/>
    <w:rsid w:val="00391383"/>
    <w:rsid w:val="00396A59"/>
    <w:rsid w:val="003A608F"/>
    <w:rsid w:val="003C17EF"/>
    <w:rsid w:val="003C2240"/>
    <w:rsid w:val="003C22B8"/>
    <w:rsid w:val="003C3EF3"/>
    <w:rsid w:val="003E604D"/>
    <w:rsid w:val="003E724E"/>
    <w:rsid w:val="003F2B93"/>
    <w:rsid w:val="00402F93"/>
    <w:rsid w:val="00423552"/>
    <w:rsid w:val="0042673D"/>
    <w:rsid w:val="00437F14"/>
    <w:rsid w:val="0044013A"/>
    <w:rsid w:val="0044325C"/>
    <w:rsid w:val="0044785C"/>
    <w:rsid w:val="00450244"/>
    <w:rsid w:val="004570A0"/>
    <w:rsid w:val="00462250"/>
    <w:rsid w:val="0046233A"/>
    <w:rsid w:val="00462AF6"/>
    <w:rsid w:val="00464064"/>
    <w:rsid w:val="004A6B45"/>
    <w:rsid w:val="004B62A6"/>
    <w:rsid w:val="004C5654"/>
    <w:rsid w:val="004C5F15"/>
    <w:rsid w:val="004C6035"/>
    <w:rsid w:val="004C7863"/>
    <w:rsid w:val="004F1D86"/>
    <w:rsid w:val="00505C3F"/>
    <w:rsid w:val="005113A3"/>
    <w:rsid w:val="005222AB"/>
    <w:rsid w:val="00522CBD"/>
    <w:rsid w:val="00530851"/>
    <w:rsid w:val="00543CCE"/>
    <w:rsid w:val="00573B52"/>
    <w:rsid w:val="005768E1"/>
    <w:rsid w:val="00585277"/>
    <w:rsid w:val="005946EE"/>
    <w:rsid w:val="005951BA"/>
    <w:rsid w:val="005B5D31"/>
    <w:rsid w:val="005E436C"/>
    <w:rsid w:val="005F127D"/>
    <w:rsid w:val="005F7AEE"/>
    <w:rsid w:val="00622283"/>
    <w:rsid w:val="006227EE"/>
    <w:rsid w:val="0063492F"/>
    <w:rsid w:val="00650F4C"/>
    <w:rsid w:val="00652C67"/>
    <w:rsid w:val="00652DEA"/>
    <w:rsid w:val="0066688D"/>
    <w:rsid w:val="006A04BF"/>
    <w:rsid w:val="006A440B"/>
    <w:rsid w:val="006A5B19"/>
    <w:rsid w:val="006B27B7"/>
    <w:rsid w:val="006E7167"/>
    <w:rsid w:val="006F09FF"/>
    <w:rsid w:val="006F4EFC"/>
    <w:rsid w:val="006F7923"/>
    <w:rsid w:val="007149A0"/>
    <w:rsid w:val="00717919"/>
    <w:rsid w:val="0075113D"/>
    <w:rsid w:val="0077047D"/>
    <w:rsid w:val="00783696"/>
    <w:rsid w:val="007A0BBD"/>
    <w:rsid w:val="007A24C6"/>
    <w:rsid w:val="007B15F3"/>
    <w:rsid w:val="007C567C"/>
    <w:rsid w:val="007D43D6"/>
    <w:rsid w:val="0081414C"/>
    <w:rsid w:val="0081594F"/>
    <w:rsid w:val="00834353"/>
    <w:rsid w:val="00847AD1"/>
    <w:rsid w:val="008719FD"/>
    <w:rsid w:val="00885A70"/>
    <w:rsid w:val="00887F86"/>
    <w:rsid w:val="008A3548"/>
    <w:rsid w:val="008A4374"/>
    <w:rsid w:val="008B44F2"/>
    <w:rsid w:val="008B6A49"/>
    <w:rsid w:val="008E0901"/>
    <w:rsid w:val="008F65C1"/>
    <w:rsid w:val="00912926"/>
    <w:rsid w:val="00913E35"/>
    <w:rsid w:val="00914850"/>
    <w:rsid w:val="009164D3"/>
    <w:rsid w:val="0093462C"/>
    <w:rsid w:val="00962864"/>
    <w:rsid w:val="00970228"/>
    <w:rsid w:val="00976C5C"/>
    <w:rsid w:val="0098044A"/>
    <w:rsid w:val="0098099D"/>
    <w:rsid w:val="00994D70"/>
    <w:rsid w:val="00997857"/>
    <w:rsid w:val="009B1057"/>
    <w:rsid w:val="009C4123"/>
    <w:rsid w:val="009C4913"/>
    <w:rsid w:val="009C65CA"/>
    <w:rsid w:val="009C76B7"/>
    <w:rsid w:val="009D71B6"/>
    <w:rsid w:val="009F26C2"/>
    <w:rsid w:val="009F6808"/>
    <w:rsid w:val="00A17E2B"/>
    <w:rsid w:val="00A22BE0"/>
    <w:rsid w:val="00A2709E"/>
    <w:rsid w:val="00A44C69"/>
    <w:rsid w:val="00A744A4"/>
    <w:rsid w:val="00A828D5"/>
    <w:rsid w:val="00A942D3"/>
    <w:rsid w:val="00A96A3E"/>
    <w:rsid w:val="00A970D6"/>
    <w:rsid w:val="00AB4D25"/>
    <w:rsid w:val="00AC61DC"/>
    <w:rsid w:val="00AC690A"/>
    <w:rsid w:val="00AF4701"/>
    <w:rsid w:val="00B00564"/>
    <w:rsid w:val="00B055A3"/>
    <w:rsid w:val="00B058D6"/>
    <w:rsid w:val="00B2046D"/>
    <w:rsid w:val="00B36539"/>
    <w:rsid w:val="00B4106F"/>
    <w:rsid w:val="00B56222"/>
    <w:rsid w:val="00B61E72"/>
    <w:rsid w:val="00B7435B"/>
    <w:rsid w:val="00B83065"/>
    <w:rsid w:val="00BA100B"/>
    <w:rsid w:val="00BA1382"/>
    <w:rsid w:val="00BA3D54"/>
    <w:rsid w:val="00BB37D8"/>
    <w:rsid w:val="00BD27EE"/>
    <w:rsid w:val="00BD3094"/>
    <w:rsid w:val="00C0087C"/>
    <w:rsid w:val="00C02BD5"/>
    <w:rsid w:val="00C04C3F"/>
    <w:rsid w:val="00C26F47"/>
    <w:rsid w:val="00C641E8"/>
    <w:rsid w:val="00C709CF"/>
    <w:rsid w:val="00C745DE"/>
    <w:rsid w:val="00C82246"/>
    <w:rsid w:val="00C82803"/>
    <w:rsid w:val="00CB1C5E"/>
    <w:rsid w:val="00CC64DD"/>
    <w:rsid w:val="00CC7BC1"/>
    <w:rsid w:val="00CE399A"/>
    <w:rsid w:val="00D33D52"/>
    <w:rsid w:val="00D644E3"/>
    <w:rsid w:val="00D71A8B"/>
    <w:rsid w:val="00D93059"/>
    <w:rsid w:val="00DA331B"/>
    <w:rsid w:val="00DB0EF0"/>
    <w:rsid w:val="00DB6424"/>
    <w:rsid w:val="00DC4A91"/>
    <w:rsid w:val="00DC5339"/>
    <w:rsid w:val="00DD0EF0"/>
    <w:rsid w:val="00DD16D5"/>
    <w:rsid w:val="00DD3463"/>
    <w:rsid w:val="00DD3770"/>
    <w:rsid w:val="00DD6EEA"/>
    <w:rsid w:val="00DE714E"/>
    <w:rsid w:val="00DF2470"/>
    <w:rsid w:val="00DF7127"/>
    <w:rsid w:val="00E05309"/>
    <w:rsid w:val="00E06E46"/>
    <w:rsid w:val="00E672E1"/>
    <w:rsid w:val="00E7090A"/>
    <w:rsid w:val="00E75C3D"/>
    <w:rsid w:val="00E872AA"/>
    <w:rsid w:val="00E9188D"/>
    <w:rsid w:val="00E93E89"/>
    <w:rsid w:val="00EC17A6"/>
    <w:rsid w:val="00ED28DC"/>
    <w:rsid w:val="00ED3855"/>
    <w:rsid w:val="00ED5ABA"/>
    <w:rsid w:val="00ED5FDC"/>
    <w:rsid w:val="00EF3251"/>
    <w:rsid w:val="00EF55AF"/>
    <w:rsid w:val="00EF6B71"/>
    <w:rsid w:val="00F12716"/>
    <w:rsid w:val="00F15BE1"/>
    <w:rsid w:val="00F20D8B"/>
    <w:rsid w:val="00F31A6B"/>
    <w:rsid w:val="00F321EA"/>
    <w:rsid w:val="00F36D59"/>
    <w:rsid w:val="00F37096"/>
    <w:rsid w:val="00F56868"/>
    <w:rsid w:val="00F76339"/>
    <w:rsid w:val="00F83E4E"/>
    <w:rsid w:val="00FB1A11"/>
    <w:rsid w:val="00FC33B0"/>
    <w:rsid w:val="00FC4B54"/>
    <w:rsid w:val="00FD00A4"/>
    <w:rsid w:val="00FD43DF"/>
    <w:rsid w:val="00FF43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8">
      <o:colormru v:ext="edit" colors="#5f5f5f"/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D71B6"/>
    <w:rPr>
      <w:rFonts w:ascii="Arial" w:hAnsi="Arial"/>
      <w:szCs w:val="24"/>
      <w:lang w:val="nl-NL" w:eastAsia="nl-NL"/>
    </w:rPr>
  </w:style>
  <w:style w:type="paragraph" w:styleId="Ttulo1">
    <w:name w:val="heading 1"/>
    <w:basedOn w:val="Normal"/>
    <w:next w:val="Normal"/>
    <w:qFormat/>
    <w:rsid w:val="009D71B6"/>
    <w:pPr>
      <w:keepNext/>
      <w:framePr w:w="3119" w:h="1985" w:hRule="exact" w:hSpace="181" w:wrap="around" w:vAnchor="page" w:hAnchor="page" w:x="625" w:y="2836" w:anchorLock="1"/>
      <w:pBdr>
        <w:top w:val="single" w:sz="6" w:space="7" w:color="000000"/>
        <w:left w:val="single" w:sz="6" w:space="7" w:color="000000"/>
        <w:bottom w:val="single" w:sz="6" w:space="7" w:color="000000"/>
        <w:right w:val="single" w:sz="6" w:space="7" w:color="000000"/>
      </w:pBdr>
      <w:shd w:val="solid" w:color="FFFFFF" w:fill="FFFFFF"/>
      <w:outlineLvl w:val="0"/>
    </w:pPr>
    <w:rPr>
      <w:b/>
      <w:sz w:val="16"/>
      <w:u w:val="single"/>
    </w:rPr>
  </w:style>
  <w:style w:type="paragraph" w:styleId="Ttulo2">
    <w:name w:val="heading 2"/>
    <w:basedOn w:val="Normal"/>
    <w:next w:val="Normal"/>
    <w:qFormat/>
    <w:rsid w:val="009D71B6"/>
    <w:pPr>
      <w:keepNext/>
      <w:outlineLvl w:val="1"/>
    </w:pPr>
    <w:rPr>
      <w:i/>
      <w:sz w:val="16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arcter"/>
    <w:uiPriority w:val="99"/>
    <w:rsid w:val="009D71B6"/>
    <w:pPr>
      <w:tabs>
        <w:tab w:val="center" w:pos="4536"/>
        <w:tab w:val="right" w:pos="9072"/>
      </w:tabs>
    </w:pPr>
    <w:rPr>
      <w:rFonts w:ascii="CG Times (W1)" w:hAnsi="CG Times (W1)"/>
      <w:sz w:val="24"/>
      <w:szCs w:val="20"/>
    </w:rPr>
  </w:style>
  <w:style w:type="paragraph" w:styleId="Cabealho">
    <w:name w:val="header"/>
    <w:basedOn w:val="Normal"/>
    <w:link w:val="CabealhoCarcter"/>
    <w:uiPriority w:val="99"/>
    <w:rsid w:val="00423552"/>
    <w:pPr>
      <w:tabs>
        <w:tab w:val="center" w:pos="4536"/>
        <w:tab w:val="right" w:pos="9072"/>
      </w:tabs>
    </w:pPr>
  </w:style>
  <w:style w:type="table" w:styleId="Tabelacomgrelha">
    <w:name w:val="Table Grid"/>
    <w:basedOn w:val="Tabelanormal"/>
    <w:rsid w:val="000C2D4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semiHidden/>
    <w:rsid w:val="00DD6EEA"/>
    <w:rPr>
      <w:rFonts w:ascii="Tahoma" w:hAnsi="Tahoma" w:cs="Tahoma"/>
      <w:sz w:val="16"/>
      <w:szCs w:val="16"/>
    </w:rPr>
  </w:style>
  <w:style w:type="character" w:styleId="Hiperligao">
    <w:name w:val="Hyperlink"/>
    <w:basedOn w:val="Tipodeletrapredefinidodopargrafo"/>
    <w:rsid w:val="00887F86"/>
    <w:rPr>
      <w:color w:val="0000FF"/>
      <w:u w:val="single"/>
    </w:rPr>
  </w:style>
  <w:style w:type="character" w:customStyle="1" w:styleId="CabealhoCarcter">
    <w:name w:val="Cabeçalho Carácter"/>
    <w:basedOn w:val="Tipodeletrapredefinidodopargrafo"/>
    <w:link w:val="Cabealho"/>
    <w:uiPriority w:val="99"/>
    <w:rsid w:val="009B1057"/>
    <w:rPr>
      <w:rFonts w:ascii="Arial" w:hAnsi="Arial"/>
      <w:szCs w:val="24"/>
      <w:lang w:val="nl-NL" w:eastAsia="nl-NL"/>
    </w:rPr>
  </w:style>
  <w:style w:type="character" w:customStyle="1" w:styleId="RodapCarcter">
    <w:name w:val="Rodapé Carácter"/>
    <w:basedOn w:val="Tipodeletrapredefinidodopargrafo"/>
    <w:link w:val="Rodap"/>
    <w:uiPriority w:val="99"/>
    <w:rsid w:val="009B1057"/>
    <w:rPr>
      <w:rFonts w:ascii="CG Times (W1)" w:hAnsi="CG Times (W1)"/>
      <w:sz w:val="24"/>
      <w:lang w:val="nl-NL" w:eastAsia="nl-NL"/>
    </w:rPr>
  </w:style>
  <w:style w:type="paragraph" w:styleId="PargrafodaLista">
    <w:name w:val="List Paragraph"/>
    <w:basedOn w:val="Normal"/>
    <w:uiPriority w:val="34"/>
    <w:qFormat/>
    <w:rsid w:val="00080FC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T:\MCA\brief%20SKML_EN%20iso.do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D9FB1EABAF6104AB07226DBF81B4B56" ma:contentTypeVersion="2" ma:contentTypeDescription="Criar um novo documento." ma:contentTypeScope="" ma:versionID="36a7887f7c66a042942f8d6bc205723e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c7064f02eb80335e1bfe271e2377ac1e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Data de Início do Agendamento" ma:internalName="PublishingStartDate">
      <xsd:simpleType>
        <xsd:restriction base="dms:Unknown"/>
      </xsd:simpleType>
    </xsd:element>
    <xsd:element name="PublishingExpirationDate" ma:index="9" nillable="true" ma:displayName="Data de Fim do Agendamento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 ma:readOnly="true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EA15819A-BF50-4D56-9171-3FD6D71EB176}"/>
</file>

<file path=customXml/itemProps2.xml><?xml version="1.0" encoding="utf-8"?>
<ds:datastoreItem xmlns:ds="http://schemas.openxmlformats.org/officeDocument/2006/customXml" ds:itemID="{6DD01C83-A37A-4A94-B037-BF99CDE5379D}"/>
</file>

<file path=customXml/itemProps3.xml><?xml version="1.0" encoding="utf-8"?>
<ds:datastoreItem xmlns:ds="http://schemas.openxmlformats.org/officeDocument/2006/customXml" ds:itemID="{8701725D-6806-4E55-895A-CECEDB24D390}"/>
</file>

<file path=docProps/app.xml><?xml version="1.0" encoding="utf-8"?>
<Properties xmlns="http://schemas.openxmlformats.org/officeDocument/2006/extended-properties" xmlns:vt="http://schemas.openxmlformats.org/officeDocument/2006/docPropsVTypes">
  <Template>brief SKML_EN iso</Template>
  <TotalTime>45</TotalTime>
  <Pages>1</Pages>
  <Words>275</Words>
  <Characters>2181</Characters>
  <Application>Microsoft Office Word</Application>
  <DocSecurity>0</DocSecurity>
  <Lines>18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Section General Chemistry</vt:lpstr>
    </vt:vector>
  </TitlesOfParts>
  <Company/>
  <LinksUpToDate>false</LinksUpToDate>
  <CharactersWithSpaces>2452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General Chemistry</dc:title>
  <dc:subject/>
  <dc:creator>wiel01</dc:creator>
  <cp:keywords/>
  <dc:description/>
  <cp:lastModifiedBy>helena.correia</cp:lastModifiedBy>
  <cp:revision>24</cp:revision>
  <cp:lastPrinted>2014-09-22T10:01:00Z</cp:lastPrinted>
  <dcterms:created xsi:type="dcterms:W3CDTF">2013-09-06T12:39:00Z</dcterms:created>
  <dcterms:modified xsi:type="dcterms:W3CDTF">2016-10-11T15:51:00Z</dcterms:modified>
  <cp:contentType>Documento</cp:contentTyp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0x010100CD9FB1EABAF6104AB07226DBF81B4B56</vt:lpwstr>
  </property>
</Properties>
</file>